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BB1DFE" w14:textId="378F4D3E" w:rsidR="007A54CA" w:rsidRDefault="007A54CA" w:rsidP="007A54C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SHIRBURN</w:t>
      </w:r>
      <w:r>
        <w:rPr>
          <w:rFonts w:ascii="Times New Roman" w:hAnsi="Times New Roman" w:cs="Times New Roman"/>
          <w:sz w:val="24"/>
          <w:szCs w:val="24"/>
        </w:rPr>
        <w:t xml:space="preserve">         (fl.1485)</w:t>
      </w:r>
    </w:p>
    <w:p w14:paraId="0F930FF4" w14:textId="3C6A71CB" w:rsidR="007A54CA" w:rsidRDefault="007A54CA" w:rsidP="007A54C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Armathwaite Nunnery.</w:t>
      </w:r>
    </w:p>
    <w:p w14:paraId="4F7A56DD" w14:textId="77777777" w:rsidR="007A54CA" w:rsidRDefault="007A54CA" w:rsidP="007A54C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36341F7" w14:textId="77777777" w:rsidR="007A54CA" w:rsidRDefault="007A54CA" w:rsidP="007A54C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1111E89" w14:textId="77777777" w:rsidR="00F10BC7" w:rsidRDefault="00F10BC7" w:rsidP="00F10BC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Jun.1484</w:t>
      </w:r>
      <w:r>
        <w:rPr>
          <w:rFonts w:ascii="Times New Roman" w:hAnsi="Times New Roman" w:cs="Times New Roman"/>
          <w:sz w:val="24"/>
          <w:szCs w:val="24"/>
        </w:rPr>
        <w:tab/>
        <w:t>He was ordained subdeacon in the church of the Dominicans in York by</w:t>
      </w:r>
    </w:p>
    <w:p w14:paraId="18CD5C97" w14:textId="77777777" w:rsidR="00F10BC7" w:rsidRDefault="00F10BC7" w:rsidP="00F10BC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William Egremont, Bishop of Dromore(q.v.), by letters dimissory as he was</w:t>
      </w:r>
    </w:p>
    <w:p w14:paraId="1965D923" w14:textId="77777777" w:rsidR="00F10BC7" w:rsidRDefault="00F10BC7" w:rsidP="00F10BC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from Carlisle diocese.</w:t>
      </w:r>
    </w:p>
    <w:p w14:paraId="7347C3BE" w14:textId="77777777" w:rsidR="00F10BC7" w:rsidRDefault="00F10BC7" w:rsidP="00F10BC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4E5835">
        <w:rPr>
          <w:rFonts w:ascii="Times New Roman" w:hAnsi="Times New Roman" w:cs="Times New Roman"/>
          <w:sz w:val="24"/>
          <w:szCs w:val="24"/>
        </w:rPr>
        <w:t>(“York Clergy Ordinations 1475-1500” ed. David M. Smith p.9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4E5835">
        <w:rPr>
          <w:rFonts w:ascii="Times New Roman" w:hAnsi="Times New Roman" w:cs="Times New Roman"/>
          <w:sz w:val="24"/>
          <w:szCs w:val="24"/>
        </w:rPr>
        <w:t>)</w:t>
      </w:r>
    </w:p>
    <w:p w14:paraId="232D3A6C" w14:textId="77777777" w:rsidR="00F10BC7" w:rsidRDefault="00F10BC7" w:rsidP="00F10BC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Jun.1484</w:t>
      </w:r>
      <w:r>
        <w:rPr>
          <w:rFonts w:ascii="Times New Roman" w:hAnsi="Times New Roman" w:cs="Times New Roman"/>
          <w:sz w:val="24"/>
          <w:szCs w:val="24"/>
        </w:rPr>
        <w:tab/>
        <w:t>He was ordained deacon in the church of the Carmelites in York by</w:t>
      </w:r>
    </w:p>
    <w:p w14:paraId="19271861" w14:textId="77777777" w:rsidR="00F10BC7" w:rsidRDefault="00F10BC7" w:rsidP="00F10BC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William Egremont, Bishop of Dromore(q.v.), by letters dimissory as he was</w:t>
      </w:r>
    </w:p>
    <w:p w14:paraId="0BDEFE3C" w14:textId="77777777" w:rsidR="00F10BC7" w:rsidRDefault="00F10BC7" w:rsidP="00F10BC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from Carlisle diocese.</w:t>
      </w:r>
    </w:p>
    <w:p w14:paraId="6690837C" w14:textId="69FA90F6" w:rsidR="00F10BC7" w:rsidRDefault="00F10BC7" w:rsidP="007A54C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(“York Clergy Ordinations 1475-1500” ed. David M. Smith p.100)</w:t>
      </w:r>
    </w:p>
    <w:p w14:paraId="31E666DD" w14:textId="77777777" w:rsidR="007A54CA" w:rsidRDefault="007A54CA" w:rsidP="007A54C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Feb.1485</w:t>
      </w:r>
      <w:r>
        <w:rPr>
          <w:rFonts w:ascii="Times New Roman" w:hAnsi="Times New Roman" w:cs="Times New Roman"/>
          <w:sz w:val="24"/>
          <w:szCs w:val="24"/>
        </w:rPr>
        <w:tab/>
        <w:t>He was ordained priest in the conventual church of Holy Trinity, York,</w:t>
      </w:r>
    </w:p>
    <w:p w14:paraId="6F0506B9" w14:textId="0CEE5332" w:rsidR="007A54CA" w:rsidRDefault="007A54CA" w:rsidP="007A54C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by William Egremont, Bishop of Dromore(q.v.), by letters dimissory as</w:t>
      </w:r>
    </w:p>
    <w:p w14:paraId="2DFA4F33" w14:textId="26266552" w:rsidR="007A54CA" w:rsidRDefault="007A54CA" w:rsidP="007A54C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he was from Carlisle diocese.</w:t>
      </w:r>
    </w:p>
    <w:p w14:paraId="2EDFCA43" w14:textId="77777777" w:rsidR="007A54CA" w:rsidRDefault="007A54CA" w:rsidP="007A54C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C17D89">
        <w:rPr>
          <w:rFonts w:ascii="Times New Roman" w:hAnsi="Times New Roman" w:cs="Times New Roman"/>
          <w:sz w:val="24"/>
          <w:szCs w:val="24"/>
        </w:rPr>
        <w:t>(“York Clergy Ordinations 1475-1500” ed. David M. Smith p</w:t>
      </w:r>
      <w:r>
        <w:rPr>
          <w:rFonts w:ascii="Times New Roman" w:hAnsi="Times New Roman" w:cs="Times New Roman"/>
          <w:sz w:val="24"/>
          <w:szCs w:val="24"/>
        </w:rPr>
        <w:t>.104)</w:t>
      </w:r>
    </w:p>
    <w:p w14:paraId="5A5F4B46" w14:textId="77777777" w:rsidR="007A54CA" w:rsidRDefault="007A54CA" w:rsidP="007A54C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4D79B97" w14:textId="77777777" w:rsidR="007A54CA" w:rsidRDefault="007A54CA" w:rsidP="007A54C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E78BD8F" w14:textId="77777777" w:rsidR="007A54CA" w:rsidRDefault="007A54CA" w:rsidP="007A54C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January 2022</w:t>
      </w:r>
    </w:p>
    <w:p w14:paraId="01CBF1BD" w14:textId="0A3E7D74" w:rsidR="00F10BC7" w:rsidRDefault="00F10BC7" w:rsidP="007A54C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July 2023</w:t>
      </w:r>
    </w:p>
    <w:p w14:paraId="48DE7916" w14:textId="690CD849" w:rsidR="00BA00AB" w:rsidRPr="007A54CA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7A54C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9CF64D" w14:textId="77777777" w:rsidR="007A54CA" w:rsidRDefault="007A54CA" w:rsidP="009139A6">
      <w:r>
        <w:separator/>
      </w:r>
    </w:p>
  </w:endnote>
  <w:endnote w:type="continuationSeparator" w:id="0">
    <w:p w14:paraId="6B19AB4E" w14:textId="77777777" w:rsidR="007A54CA" w:rsidRDefault="007A54C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8FF0F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DCC8A4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1BF82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D824B9" w14:textId="77777777" w:rsidR="007A54CA" w:rsidRDefault="007A54CA" w:rsidP="009139A6">
      <w:r>
        <w:separator/>
      </w:r>
    </w:p>
  </w:footnote>
  <w:footnote w:type="continuationSeparator" w:id="0">
    <w:p w14:paraId="368A78AE" w14:textId="77777777" w:rsidR="007A54CA" w:rsidRDefault="007A54C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D729F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D0CC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DF3E5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54CA"/>
    <w:rsid w:val="000666E0"/>
    <w:rsid w:val="002510B7"/>
    <w:rsid w:val="005C130B"/>
    <w:rsid w:val="007A54CA"/>
    <w:rsid w:val="00826F5C"/>
    <w:rsid w:val="009139A6"/>
    <w:rsid w:val="009448BB"/>
    <w:rsid w:val="00A3176C"/>
    <w:rsid w:val="00AE65F8"/>
    <w:rsid w:val="00BA00AB"/>
    <w:rsid w:val="00CB4ED9"/>
    <w:rsid w:val="00EB3209"/>
    <w:rsid w:val="00F10BC7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B39013"/>
  <w15:chartTrackingRefBased/>
  <w15:docId w15:val="{D32E3E33-2FFD-4E4C-A2AB-D5709653ED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124</Words>
  <Characters>709</Characters>
  <Application>Microsoft Office Word</Application>
  <DocSecurity>0</DocSecurity>
  <Lines>5</Lines>
  <Paragraphs>1</Paragraphs>
  <ScaleCrop>false</ScaleCrop>
  <Company/>
  <LinksUpToDate>false</LinksUpToDate>
  <CharactersWithSpaces>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2022-01-05T17:09:00Z</dcterms:created>
  <dcterms:modified xsi:type="dcterms:W3CDTF">2023-07-03T12:43:00Z</dcterms:modified>
</cp:coreProperties>
</file>